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05.06.2025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8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1495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Намирнице за припремање хране – по партијама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Ф02-0017291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Житарице, воће и поврће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250.320,53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ХЕЛЕНИА ДОО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109997876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Петра Добрњца 101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37000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198.180,00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217.998,00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Намирнице за припремање хране – по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1156, 12.05.2025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1.400.351,51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Ф02-0017291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16.05.2025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26.05.2025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36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Житарице, воће и поврће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250.320,53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26.05.2025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26.05.2025 11:01:34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74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Житарице, воће и поврће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ХЕЛЕНИА ДОО, Петра Добрњца 101,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27/25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25.5.2025. 18:26:18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10</w:t>
                                <w:br/>
                                <w:t>Назив партије: Житарице, воће и поврће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ХЕЛЕНИА ДОО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198180.00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217998.00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 xml:space="preserve">45 дана од дана пријема рачуна - отпремнице 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10</w:t>
                                <w:br/>
                                <w:t>Назив партије: Житарице, воће и поврће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ХЕЛЕНИА ДОО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198180.00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217998.00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 xml:space="preserve">45 дана од дана пријема рачуна - отпремнице 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Житарице, воће и поврће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0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ХЕЛЕНИА ДОО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198.180,00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217.998,00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9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Житарице, воће и поврће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ХЕЛЕНИА ДОО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198.180,00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Једина пристригла понуда за предметну партију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Једина пристригла понуда за предметну партију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